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47C2" w14:textId="77777777" w:rsidR="00DB3B20" w:rsidRDefault="00DB3B20" w:rsidP="00DB3B20">
      <w:pPr>
        <w:pStyle w:val="NoSpacing"/>
        <w:tabs>
          <w:tab w:val="left" w:pos="720"/>
        </w:tabs>
      </w:pPr>
      <w:r>
        <w:rPr>
          <w:u w:val="single"/>
        </w:rPr>
        <w:t>Edmund MASON (alias MILLER)</w:t>
      </w:r>
      <w:r>
        <w:t xml:space="preserve">        (fl.1505)</w:t>
      </w:r>
    </w:p>
    <w:p w14:paraId="61E6A6D4" w14:textId="77777777" w:rsidR="00DB3B20" w:rsidRPr="00ED340E" w:rsidRDefault="00DB3B20" w:rsidP="00DB3B20">
      <w:pPr>
        <w:pStyle w:val="NoSpacing"/>
        <w:tabs>
          <w:tab w:val="left" w:pos="720"/>
        </w:tabs>
      </w:pPr>
      <w:r>
        <w:t>of Holme Hale, Norfolk.</w:t>
      </w:r>
    </w:p>
    <w:p w14:paraId="689B0C8C" w14:textId="77777777" w:rsidR="00DB3B20" w:rsidRDefault="00DB3B20" w:rsidP="00DB3B20">
      <w:pPr>
        <w:pStyle w:val="NoSpacing"/>
        <w:tabs>
          <w:tab w:val="left" w:pos="720"/>
        </w:tabs>
      </w:pPr>
    </w:p>
    <w:p w14:paraId="1F3D4887" w14:textId="77777777" w:rsidR="00DB3B20" w:rsidRDefault="00DB3B20" w:rsidP="00DB3B20">
      <w:pPr>
        <w:pStyle w:val="NoSpacing"/>
        <w:tabs>
          <w:tab w:val="left" w:pos="720"/>
        </w:tabs>
      </w:pPr>
    </w:p>
    <w:p w14:paraId="0D142B94" w14:textId="77777777" w:rsidR="00DB3B20" w:rsidRDefault="00DB3B20" w:rsidP="00DB3B20">
      <w:pPr>
        <w:pStyle w:val="NoSpacing"/>
        <w:tabs>
          <w:tab w:val="left" w:pos="720"/>
        </w:tabs>
      </w:pPr>
      <w:r>
        <w:tab/>
        <w:t>1505</w:t>
      </w:r>
      <w:r>
        <w:tab/>
        <w:t>He made his Will.</w:t>
      </w:r>
    </w:p>
    <w:p w14:paraId="59D879A5" w14:textId="77777777" w:rsidR="00DB3B20" w:rsidRDefault="00DB3B20" w:rsidP="00DB3B2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286)</w:t>
      </w:r>
    </w:p>
    <w:p w14:paraId="60BFA793" w14:textId="77777777" w:rsidR="00DB3B20" w:rsidRDefault="00DB3B20" w:rsidP="00DB3B20">
      <w:pPr>
        <w:pStyle w:val="NoSpacing"/>
        <w:tabs>
          <w:tab w:val="left" w:pos="720"/>
        </w:tabs>
        <w:rPr>
          <w:rStyle w:val="s1"/>
        </w:rPr>
      </w:pPr>
    </w:p>
    <w:p w14:paraId="338C9D2D" w14:textId="77777777" w:rsidR="00DB3B20" w:rsidRDefault="00DB3B20" w:rsidP="00DB3B20">
      <w:pPr>
        <w:pStyle w:val="NoSpacing"/>
        <w:tabs>
          <w:tab w:val="left" w:pos="720"/>
        </w:tabs>
        <w:rPr>
          <w:rStyle w:val="s1"/>
        </w:rPr>
      </w:pPr>
    </w:p>
    <w:p w14:paraId="34769AF8" w14:textId="77777777" w:rsidR="00DB3B20" w:rsidRDefault="00DB3B20" w:rsidP="00DB3B2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22 February 2019</w:t>
      </w:r>
    </w:p>
    <w:p w14:paraId="79870A77" w14:textId="77777777" w:rsidR="006B2F86" w:rsidRPr="00E71FC3" w:rsidRDefault="00DB3B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63772" w14:textId="77777777" w:rsidR="00DB3B20" w:rsidRDefault="00DB3B20" w:rsidP="00E71FC3">
      <w:pPr>
        <w:spacing w:after="0" w:line="240" w:lineRule="auto"/>
      </w:pPr>
      <w:r>
        <w:separator/>
      </w:r>
    </w:p>
  </w:endnote>
  <w:endnote w:type="continuationSeparator" w:id="0">
    <w:p w14:paraId="18E16D14" w14:textId="77777777" w:rsidR="00DB3B20" w:rsidRDefault="00DB3B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20F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97B7A" w14:textId="77777777" w:rsidR="00DB3B20" w:rsidRDefault="00DB3B20" w:rsidP="00E71FC3">
      <w:pPr>
        <w:spacing w:after="0" w:line="240" w:lineRule="auto"/>
      </w:pPr>
      <w:r>
        <w:separator/>
      </w:r>
    </w:p>
  </w:footnote>
  <w:footnote w:type="continuationSeparator" w:id="0">
    <w:p w14:paraId="2DBE7BFE" w14:textId="77777777" w:rsidR="00DB3B20" w:rsidRDefault="00DB3B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B20"/>
    <w:rsid w:val="001A7C09"/>
    <w:rsid w:val="00577BD5"/>
    <w:rsid w:val="00656CBA"/>
    <w:rsid w:val="006A1F77"/>
    <w:rsid w:val="00733BE7"/>
    <w:rsid w:val="00AB52E8"/>
    <w:rsid w:val="00B16D3F"/>
    <w:rsid w:val="00BB41AC"/>
    <w:rsid w:val="00DB3B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C1C18"/>
  <w15:chartTrackingRefBased/>
  <w15:docId w15:val="{40A34E73-A4A4-431A-9443-62BD54AB7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DB3B2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B3B2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2019-02-22T22:12:00Z</dcterms:created>
  <dcterms:modified xsi:type="dcterms:W3CDTF">2019-02-22T22:13:00Z</dcterms:modified>
</cp:coreProperties>
</file>